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D00A0" w14:textId="68DDA3F1" w:rsidR="00D70E29" w:rsidRPr="009135EE" w:rsidRDefault="00ED2E82" w:rsidP="00D70E29">
      <w:pPr>
        <w:pStyle w:val="3GPPHeader"/>
        <w:spacing w:after="60"/>
      </w:pPr>
      <w:r w:rsidRPr="00ED2E82">
        <w:t>3GPP TSG-RAN WG2 Meeting #99</w:t>
      </w:r>
      <w:r w:rsidR="00757000">
        <w:t>b</w:t>
      </w:r>
      <w:r w:rsidR="00D70E29" w:rsidRPr="009135EE">
        <w:tab/>
        <w:t xml:space="preserve">Tdoc </w:t>
      </w:r>
      <w:r w:rsidR="00850E90" w:rsidRPr="00850E90">
        <w:rPr>
          <w:bCs/>
        </w:rPr>
        <w:t>R2-1711522</w:t>
      </w:r>
    </w:p>
    <w:p w14:paraId="356094C2" w14:textId="67CA75C9" w:rsidR="00F05D5B" w:rsidRDefault="00757000" w:rsidP="009D5406">
      <w:pPr>
        <w:pStyle w:val="3GPPHeader"/>
      </w:pPr>
      <w:r w:rsidRPr="00DD7A14">
        <w:t>Prague, Czech Republic, 9th – 13th October 2017</w:t>
      </w:r>
      <w:r w:rsidR="00231E37">
        <w:tab/>
      </w:r>
      <w:r w:rsidR="00231E37" w:rsidRPr="00231E37">
        <w:rPr>
          <w:sz w:val="18"/>
        </w:rPr>
        <w:t xml:space="preserve">(resubmission of </w:t>
      </w:r>
      <w:hyperlink r:id="rId13" w:history="1">
        <w:r w:rsidRPr="00601CA2">
          <w:rPr>
            <w:rStyle w:val="Hyperlink"/>
            <w:sz w:val="18"/>
          </w:rPr>
          <w:t>R2-1708034</w:t>
        </w:r>
      </w:hyperlink>
      <w:r w:rsidR="00231E37" w:rsidRPr="00231E37">
        <w:rPr>
          <w:sz w:val="18"/>
        </w:rPr>
        <w:t>)</w:t>
      </w:r>
    </w:p>
    <w:p w14:paraId="32A4072B" w14:textId="3A224E62" w:rsidR="00231E37" w:rsidRPr="009D5406" w:rsidRDefault="00231E37" w:rsidP="00231E37">
      <w:pPr>
        <w:pStyle w:val="3GPPHeader"/>
      </w:pPr>
      <w:r w:rsidRPr="005B04D7">
        <w:rPr>
          <w:lang w:val="en-US"/>
        </w:rPr>
        <w:tab/>
      </w:r>
      <w:r>
        <w:rPr>
          <w:lang w:val="en-US"/>
        </w:rPr>
        <w:tab/>
      </w:r>
    </w:p>
    <w:p w14:paraId="574A3A11" w14:textId="5894353D"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B25A9A" w:rsidRPr="00B25A9A">
        <w:rPr>
          <w:sz w:val="22"/>
          <w:szCs w:val="22"/>
          <w:lang w:val="sv-SE"/>
        </w:rPr>
        <w:t>10.4.3.6</w:t>
      </w:r>
      <w:r w:rsidR="008C3B96" w:rsidRPr="008C3B96">
        <w:rPr>
          <w:sz w:val="22"/>
          <w:szCs w:val="22"/>
          <w:lang w:val="sv-SE"/>
        </w:rPr>
        <w:t xml:space="preserve"> – </w:t>
      </w:r>
      <w:r w:rsidR="00B25A9A" w:rsidRPr="00B25A9A">
        <w:rPr>
          <w:sz w:val="22"/>
          <w:szCs w:val="22"/>
          <w:lang w:val="sv-SE"/>
        </w:rPr>
        <w:t xml:space="preserve">NR – Stage-3-CP – UE capabilities – </w:t>
      </w:r>
      <w:r w:rsidR="004F1908">
        <w:rPr>
          <w:sz w:val="22"/>
          <w:szCs w:val="22"/>
          <w:lang w:val="sv-SE"/>
        </w:rPr>
        <w:t>Other</w:t>
      </w:r>
      <w:r w:rsidR="00B25A9A">
        <w:rPr>
          <w:sz w:val="22"/>
          <w:szCs w:val="22"/>
          <w:lang w:val="sv-SE"/>
        </w:rPr>
        <w:t xml:space="preserve"> Non-ENDC</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6406C1E6"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 xml:space="preserve">UE </w:t>
      </w:r>
      <w:r w:rsidR="00202564">
        <w:rPr>
          <w:sz w:val="22"/>
          <w:szCs w:val="22"/>
        </w:rPr>
        <w:t>C</w:t>
      </w:r>
      <w:r w:rsidR="006F758D">
        <w:rPr>
          <w:sz w:val="22"/>
          <w:szCs w:val="22"/>
        </w:rPr>
        <w:t>apability “</w:t>
      </w:r>
      <w:r w:rsidR="00202564">
        <w:rPr>
          <w:sz w:val="22"/>
          <w:szCs w:val="22"/>
        </w:rPr>
        <w:t>C</w:t>
      </w:r>
      <w:r w:rsidR="006F758D">
        <w:rPr>
          <w:sz w:val="22"/>
          <w:szCs w:val="22"/>
        </w:rPr>
        <w:t>ompression”</w:t>
      </w:r>
    </w:p>
    <w:p w14:paraId="28EC4CD7" w14:textId="286B3FA3" w:rsidR="00D64317" w:rsidRPr="000922D8" w:rsidRDefault="00D64317" w:rsidP="00147E79">
      <w:pPr>
        <w:pStyle w:val="3GPPHeader"/>
      </w:pPr>
      <w:r w:rsidRPr="005B04D7">
        <w:rPr>
          <w:sz w:val="22"/>
          <w:szCs w:val="22"/>
        </w:rPr>
        <w:t>Document for:</w:t>
      </w:r>
      <w:r w:rsidRPr="005B04D7">
        <w:rPr>
          <w:sz w:val="22"/>
          <w:szCs w:val="22"/>
        </w:rPr>
        <w:tab/>
        <w:t>Discussion, Decision</w:t>
      </w:r>
    </w:p>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gNB as well as gNB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Furthermore, a gNB and an MME may use this ID to reduce the storage space for the UE capability sets for the UEs that they serve.</w:t>
      </w:r>
    </w:p>
    <w:p w14:paraId="2EBB6120" w14:textId="77777777" w:rsidR="00A1679C" w:rsidRPr="000922D8" w:rsidRDefault="00A1679C" w:rsidP="004141DD">
      <w:pPr>
        <w:pStyle w:val="Heading1"/>
      </w:pPr>
      <w:bookmarkStart w:id="0" w:name="_Ref462411760"/>
      <w:r w:rsidRPr="000922D8">
        <w:t>Discussion</w:t>
      </w:r>
      <w:bookmarkEnd w:id="0"/>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gNB and by an MME</w:t>
      </w:r>
      <w:r w:rsidR="008F53C5" w:rsidRPr="000922D8">
        <w:t xml:space="preserve">. </w:t>
      </w:r>
    </w:p>
    <w:p w14:paraId="29930781" w14:textId="61B1D68F" w:rsidR="008F53C5" w:rsidRPr="000922D8" w:rsidRDefault="008F53C5" w:rsidP="008F53C5">
      <w:r w:rsidRPr="000922D8">
        <w:t xml:space="preserve">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1" w:name="_Toc477723104"/>
      <w:bookmarkStart w:id="2" w:name="_Toc477723120"/>
      <w:bookmarkStart w:id="3" w:name="_Toc477723459"/>
      <w:bookmarkStart w:id="4" w:name="_Toc477723726"/>
      <w:bookmarkStart w:id="5" w:name="_Toc478126897"/>
      <w:bookmarkStart w:id="6" w:name="_Toc481491270"/>
      <w:r w:rsidRPr="000922D8">
        <w:t>All UEs of the same model and with the same software version support the same set of capabilities.</w:t>
      </w:r>
      <w:bookmarkEnd w:id="1"/>
      <w:bookmarkEnd w:id="2"/>
      <w:bookmarkEnd w:id="3"/>
      <w:bookmarkEnd w:id="4"/>
      <w:bookmarkEnd w:id="5"/>
      <w:bookmarkEnd w:id="6"/>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4F1FA6F4" w:rsidR="00F7243C" w:rsidRPr="007C7A18" w:rsidRDefault="00F7243C" w:rsidP="00F7243C">
      <w:pPr>
        <w:pStyle w:val="Observation"/>
      </w:pPr>
      <w:bookmarkStart w:id="7" w:name="_Toc478126898"/>
      <w:bookmarkStart w:id="8" w:name="_Toc481491271"/>
      <w:r w:rsidRPr="007C7A18">
        <w:t>In typical LTE networks only about 15 to 20 different UE models account for 50% of the UE population</w:t>
      </w:r>
      <w:bookmarkEnd w:id="7"/>
      <w:r w:rsidR="00231E37">
        <w:t>.</w:t>
      </w:r>
      <w:bookmarkEnd w:id="8"/>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t xml:space="preserve">UE model </w:t>
      </w:r>
      <w:r w:rsidR="00B82D1D" w:rsidRPr="000922D8">
        <w:t>ID. Only if it does not have a stored copy of the correspon</w:t>
      </w:r>
      <w:bookmarkStart w:id="9" w:name="_GoBack"/>
      <w:bookmarkEnd w:id="9"/>
      <w:r w:rsidR="00B82D1D" w:rsidRPr="000922D8">
        <w:t xml:space="preserve">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1BB07B75" w:rsidR="00BB7961" w:rsidRDefault="00B82D1D" w:rsidP="00B82D1D">
      <w:pPr>
        <w:pStyle w:val="Proposal"/>
      </w:pPr>
      <w:bookmarkStart w:id="10" w:name="_Toc462411750"/>
      <w:bookmarkStart w:id="11" w:name="_Toc462931592"/>
      <w:bookmarkStart w:id="12" w:name="_Toc462931798"/>
      <w:bookmarkStart w:id="13" w:name="_Toc463037541"/>
      <w:bookmarkStart w:id="14" w:name="_Toc463037629"/>
      <w:bookmarkStart w:id="15" w:name="_Toc466030270"/>
      <w:bookmarkStart w:id="16" w:name="_Toc466030856"/>
      <w:bookmarkStart w:id="17" w:name="_Toc466030868"/>
      <w:bookmarkStart w:id="18" w:name="_Toc466030964"/>
      <w:bookmarkStart w:id="19" w:name="_Toc466031022"/>
      <w:bookmarkStart w:id="20" w:name="_Toc466031090"/>
      <w:bookmarkStart w:id="21" w:name="_Toc466033999"/>
      <w:bookmarkStart w:id="22" w:name="_Toc466034010"/>
      <w:bookmarkStart w:id="23" w:name="_Toc469414456"/>
      <w:bookmarkStart w:id="24" w:name="_Toc471391875"/>
      <w:bookmarkStart w:id="25" w:name="_Toc471391977"/>
      <w:bookmarkStart w:id="26" w:name="_Toc471392016"/>
      <w:bookmarkStart w:id="27" w:name="_Toc473043460"/>
      <w:bookmarkStart w:id="28" w:name="_Toc473537928"/>
      <w:bookmarkStart w:id="29" w:name="_Toc477723068"/>
      <w:bookmarkStart w:id="30" w:name="_Toc477723105"/>
      <w:bookmarkStart w:id="31" w:name="_Toc477723121"/>
      <w:bookmarkStart w:id="32" w:name="_Toc477723460"/>
      <w:bookmarkStart w:id="33" w:name="_Toc477723727"/>
      <w:bookmarkStart w:id="34" w:name="_Toc478126899"/>
      <w:bookmarkStart w:id="35" w:name="_Toc478161090"/>
      <w:bookmarkStart w:id="36" w:name="_Toc481491272"/>
      <w:bookmarkStart w:id="37" w:name="_Toc485421692"/>
      <w:r w:rsidRPr="000922D8">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922D8">
        <w:t xml:space="preserve"> </w:t>
      </w:r>
    </w:p>
    <w:p w14:paraId="76EFB076" w14:textId="6B674016" w:rsidR="00EC4865" w:rsidRPr="000922D8" w:rsidRDefault="00EC4865" w:rsidP="00E53324"/>
    <w:p w14:paraId="39E9D704" w14:textId="77777777" w:rsidR="004141DD" w:rsidRPr="000922D8" w:rsidRDefault="004141DD" w:rsidP="004141DD">
      <w:pPr>
        <w:pStyle w:val="Heading1"/>
      </w:pPr>
      <w:r w:rsidRPr="000922D8">
        <w:t>Conclusion</w:t>
      </w:r>
    </w:p>
    <w:p w14:paraId="165E6ACF" w14:textId="77777777" w:rsidR="00231E37"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231E37">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3452F4" w14:textId="77777777" w:rsidR="00231E37" w:rsidRPr="00231E37" w:rsidRDefault="00231E37">
      <w:pPr>
        <w:pStyle w:val="TOC1"/>
        <w:rPr>
          <w:rFonts w:asciiTheme="minorHAnsi" w:eastAsiaTheme="minorEastAsia" w:hAnsiTheme="minorHAnsi" w:cstheme="minorBidi"/>
          <w:b w:val="0"/>
          <w:sz w:val="22"/>
          <w:lang w:val="en-GB" w:eastAsia="de-DE"/>
        </w:rPr>
      </w:pPr>
      <w:r>
        <w:t>Observation 1</w:t>
      </w:r>
      <w:r w:rsidRPr="00231E37">
        <w:rPr>
          <w:rFonts w:asciiTheme="minorHAnsi" w:eastAsiaTheme="minorEastAsia" w:hAnsiTheme="minorHAnsi" w:cstheme="minorBidi"/>
          <w:b w:val="0"/>
          <w:sz w:val="22"/>
          <w:lang w:val="en-GB" w:eastAsia="de-DE"/>
        </w:rPr>
        <w:tab/>
      </w:r>
      <w:r>
        <w:t>All UEs of the same model and with the same software version support the same set of capabilities.</w:t>
      </w:r>
    </w:p>
    <w:p w14:paraId="555F269E" w14:textId="77777777" w:rsidR="00231E37" w:rsidRPr="00231E37" w:rsidRDefault="00231E37">
      <w:pPr>
        <w:pStyle w:val="TOC1"/>
        <w:rPr>
          <w:rFonts w:asciiTheme="minorHAnsi" w:eastAsiaTheme="minorEastAsia" w:hAnsiTheme="minorHAnsi" w:cstheme="minorBidi"/>
          <w:b w:val="0"/>
          <w:sz w:val="22"/>
          <w:lang w:val="en-GB" w:eastAsia="de-DE"/>
        </w:rPr>
      </w:pPr>
      <w:r>
        <w:t>Observation 2</w:t>
      </w:r>
      <w:r w:rsidRPr="00231E37">
        <w:rPr>
          <w:rFonts w:asciiTheme="minorHAnsi" w:eastAsiaTheme="minorEastAsia" w:hAnsiTheme="minorHAnsi" w:cstheme="minorBidi"/>
          <w:b w:val="0"/>
          <w:sz w:val="22"/>
          <w:lang w:val="en-GB" w:eastAsia="de-DE"/>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301075DF" w14:textId="77777777" w:rsidR="00CB5D91"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231E37">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0286AC14" w14:textId="77777777" w:rsidR="00CB5D91" w:rsidRPr="00CB5D91" w:rsidRDefault="00CB5D91">
      <w:pPr>
        <w:pStyle w:val="TOC1"/>
        <w:rPr>
          <w:rFonts w:asciiTheme="minorHAnsi" w:eastAsiaTheme="minorEastAsia" w:hAnsiTheme="minorHAnsi" w:cstheme="minorBidi"/>
          <w:b w:val="0"/>
          <w:sz w:val="22"/>
          <w:lang w:val="en-GB" w:eastAsia="fi-FI"/>
        </w:rPr>
      </w:pPr>
      <w:r w:rsidRPr="00CC6025">
        <w:t>Proposal 1</w:t>
      </w:r>
      <w:r w:rsidRPr="00CB5D91">
        <w:rPr>
          <w:rFonts w:asciiTheme="minorHAnsi" w:eastAsiaTheme="minorEastAsia" w:hAnsiTheme="minorHAnsi" w:cstheme="minorBidi"/>
          <w:b w:val="0"/>
          <w:sz w:val="22"/>
          <w:lang w:val="en-GB" w:eastAsia="fi-FI"/>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24335946" w:rsidR="002361BB" w:rsidRDefault="002361BB" w:rsidP="002361BB">
      <w:pPr>
        <w:rPr>
          <w:b/>
          <w:bCs/>
        </w:rPr>
      </w:pPr>
      <w:r w:rsidRPr="000922D8">
        <w:rPr>
          <w:b/>
          <w:bCs/>
        </w:rPr>
        <w:fldChar w:fldCharType="end"/>
      </w:r>
    </w:p>
    <w:sectPr w:rsidR="002361B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C43F2" w14:textId="77777777" w:rsidR="006774CC" w:rsidRDefault="006774CC">
      <w:r>
        <w:separator/>
      </w:r>
    </w:p>
  </w:endnote>
  <w:endnote w:type="continuationSeparator" w:id="0">
    <w:p w14:paraId="102B51C1" w14:textId="77777777" w:rsidR="006774CC" w:rsidRDefault="006774CC">
      <w:r>
        <w:continuationSeparator/>
      </w:r>
    </w:p>
  </w:endnote>
  <w:endnote w:type="continuationNotice" w:id="1">
    <w:p w14:paraId="40C8E441" w14:textId="77777777" w:rsidR="006774CC" w:rsidRDefault="00677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A69E" w14:textId="4BF83B29"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6EC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6EC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79BD7" w14:textId="77777777" w:rsidR="006774CC" w:rsidRDefault="006774CC">
      <w:r>
        <w:separator/>
      </w:r>
    </w:p>
  </w:footnote>
  <w:footnote w:type="continuationSeparator" w:id="0">
    <w:p w14:paraId="1387DEE7" w14:textId="77777777" w:rsidR="006774CC" w:rsidRDefault="006774CC">
      <w:r>
        <w:continuationSeparator/>
      </w:r>
    </w:p>
  </w:footnote>
  <w:footnote w:type="continuationNotice" w:id="1">
    <w:p w14:paraId="4969BDE7" w14:textId="77777777" w:rsidR="006774CC" w:rsidRDefault="00677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D7DE" w14:textId="77777777" w:rsidR="009430CD" w:rsidRDefault="009430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6E49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9AF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89F1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667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2564"/>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4C0D"/>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27"/>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6ECB"/>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1CA2"/>
    <w:rsid w:val="0060283C"/>
    <w:rsid w:val="00604F14"/>
    <w:rsid w:val="00605BE1"/>
    <w:rsid w:val="00607867"/>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4CC"/>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B671E"/>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5BD6"/>
    <w:rsid w:val="00747D8B"/>
    <w:rsid w:val="007508A2"/>
    <w:rsid w:val="00751228"/>
    <w:rsid w:val="00754747"/>
    <w:rsid w:val="00757000"/>
    <w:rsid w:val="007571E1"/>
    <w:rsid w:val="007604B2"/>
    <w:rsid w:val="00763E56"/>
    <w:rsid w:val="00765281"/>
    <w:rsid w:val="00766BAD"/>
    <w:rsid w:val="0076708C"/>
    <w:rsid w:val="00770B34"/>
    <w:rsid w:val="00770F02"/>
    <w:rsid w:val="00772880"/>
    <w:rsid w:val="00773A7D"/>
    <w:rsid w:val="007755C2"/>
    <w:rsid w:val="007755F2"/>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0E90"/>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5A9A"/>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6DBC"/>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styleId="Mention">
    <w:name w:val="Mention"/>
    <w:basedOn w:val="DefaultParagraphFont"/>
    <w:uiPriority w:val="99"/>
    <w:semiHidden/>
    <w:unhideWhenUsed/>
    <w:rsid w:val="008B3ED9"/>
    <w:rPr>
      <w:color w:val="2B579A"/>
      <w:shd w:val="clear" w:color="auto" w:fill="E6E6E6"/>
    </w:rPr>
  </w:style>
  <w:style w:type="character" w:styleId="UnresolvedMention">
    <w:name w:val="Unresolved Mention"/>
    <w:basedOn w:val="DefaultParagraphFont"/>
    <w:uiPriority w:val="99"/>
    <w:semiHidden/>
    <w:unhideWhenUsed/>
    <w:rsid w:val="00601C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46485759">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9/Docs//R2-170803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5NUHHDQN7SK2-1-179465</_dlc_DocId>
    <_dlc_DocIdUrl xmlns="08b2df90-05d3-4030-90d4-c9feeb4a1cd9">
      <Url>https://ericoll.internal.ericsson.com/sites/star/_layouts/DocIdRedir.aspx?ID=5NUHHDQN7SK2-1-179465</Url>
      <Description>5NUHHDQN7SK2-1-179465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3DAECFFF-1B5C-4154-BA7D-91DF0F64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BB41A21B-D4F8-45F4-BC30-07B3D289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1</Pages>
  <Words>902</Words>
  <Characters>4206</Characters>
  <Application>Microsoft Office Word</Application>
  <DocSecurity>0</DocSecurity>
  <Lines>73</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eedhwm</cp:lastModifiedBy>
  <cp:revision>37</cp:revision>
  <cp:lastPrinted>2016-01-26T08:44:00Z</cp:lastPrinted>
  <dcterms:created xsi:type="dcterms:W3CDTF">2017-06-02T12:44:00Z</dcterms:created>
  <dcterms:modified xsi:type="dcterms:W3CDTF">2017-09-28T21:13:00Z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0x010100BB337192E63E44A7A744CE7393F41F4E00FC0FCE182CC02C499F00CC069FCD5A25</vt:lpwstr>
  </property>
  <property fmtid="{D5CDD505-2E9C-101B-9397-08002B2CF9AE}" pid="4"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5" name="_dlc_DocIdItemGuid">
    <vt:lpwstr>67f59e33-be45-4f89-a651-11ec74212e33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